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BF99B" w14:textId="77777777" w:rsidR="00E842A5" w:rsidRDefault="00E842A5" w:rsidP="00E842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RYCHERYS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8837BF5" w14:textId="77777777" w:rsidR="00E842A5" w:rsidRDefault="00E842A5" w:rsidP="00E842A5">
      <w:pPr>
        <w:pStyle w:val="NoSpacing"/>
        <w:rPr>
          <w:rFonts w:cs="Times New Roman"/>
          <w:szCs w:val="24"/>
        </w:rPr>
      </w:pPr>
    </w:p>
    <w:p w14:paraId="67375F3C" w14:textId="77777777" w:rsidR="00E842A5" w:rsidRDefault="00E842A5" w:rsidP="00E842A5">
      <w:pPr>
        <w:pStyle w:val="NoSpacing"/>
        <w:rPr>
          <w:rFonts w:cs="Times New Roman"/>
          <w:szCs w:val="24"/>
        </w:rPr>
      </w:pPr>
    </w:p>
    <w:p w14:paraId="524D7D1A" w14:textId="77777777" w:rsidR="00E842A5" w:rsidRDefault="00E842A5" w:rsidP="00E842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Robert Plumsted of </w:t>
      </w:r>
      <w:proofErr w:type="spellStart"/>
      <w:r>
        <w:rPr>
          <w:rFonts w:cs="Times New Roman"/>
          <w:szCs w:val="24"/>
        </w:rPr>
        <w:t>Catfield</w:t>
      </w:r>
      <w:proofErr w:type="spellEnd"/>
      <w:r>
        <w:rPr>
          <w:rFonts w:cs="Times New Roman"/>
          <w:szCs w:val="24"/>
        </w:rPr>
        <w:t>(q.v.) and</w:t>
      </w:r>
    </w:p>
    <w:p w14:paraId="01C53567" w14:textId="77777777" w:rsidR="00E842A5" w:rsidRDefault="00E842A5" w:rsidP="00E842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059E5390" w14:textId="77777777" w:rsidR="00E842A5" w:rsidRDefault="00E842A5" w:rsidP="00E842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5F8760F" w14:textId="77777777" w:rsidR="00E842A5" w:rsidRDefault="00E842A5" w:rsidP="00E842A5">
      <w:pPr>
        <w:pStyle w:val="NoSpacing"/>
        <w:rPr>
          <w:rFonts w:cs="Times New Roman"/>
          <w:szCs w:val="24"/>
        </w:rPr>
      </w:pPr>
    </w:p>
    <w:p w14:paraId="47D5F781" w14:textId="77777777" w:rsidR="00E842A5" w:rsidRDefault="00E842A5" w:rsidP="00E842A5">
      <w:pPr>
        <w:pStyle w:val="NoSpacing"/>
        <w:rPr>
          <w:rFonts w:cs="Times New Roman"/>
          <w:szCs w:val="24"/>
        </w:rPr>
      </w:pPr>
    </w:p>
    <w:p w14:paraId="7684E730" w14:textId="77777777" w:rsidR="00E842A5" w:rsidRDefault="00E842A5" w:rsidP="00E842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February 2024</w:t>
      </w:r>
    </w:p>
    <w:p w14:paraId="3CF5C2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AB69" w14:textId="77777777" w:rsidR="00E842A5" w:rsidRDefault="00E842A5" w:rsidP="009139A6">
      <w:r>
        <w:separator/>
      </w:r>
    </w:p>
  </w:endnote>
  <w:endnote w:type="continuationSeparator" w:id="0">
    <w:p w14:paraId="75DD8F67" w14:textId="77777777" w:rsidR="00E842A5" w:rsidRDefault="00E842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45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D7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DD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8D0BB" w14:textId="77777777" w:rsidR="00E842A5" w:rsidRDefault="00E842A5" w:rsidP="009139A6">
      <w:r>
        <w:separator/>
      </w:r>
    </w:p>
  </w:footnote>
  <w:footnote w:type="continuationSeparator" w:id="0">
    <w:p w14:paraId="403AD8D2" w14:textId="77777777" w:rsidR="00E842A5" w:rsidRDefault="00E842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85F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7E4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063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A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842A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41FDF"/>
  <w15:chartTrackingRefBased/>
  <w15:docId w15:val="{5247D6AF-7A8D-4004-BBA2-CDE9FF33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842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2024-03-29T21:28:00Z</dcterms:created>
  <dcterms:modified xsi:type="dcterms:W3CDTF">2024-03-29T21:28:00Z</dcterms:modified>
</cp:coreProperties>
</file>